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45" w:rsidRPr="00B66C12" w:rsidRDefault="00BD1945" w:rsidP="00B66C12">
      <w:pPr>
        <w:widowControl/>
        <w:ind w:right="357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BD1945" w:rsidRPr="002526A5" w:rsidRDefault="00BD1945" w:rsidP="00C963F7">
      <w:pPr>
        <w:widowControl/>
        <w:ind w:right="35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526A5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КРЕМЕНЕЦЬКА МІСЬКА РАДА</w:t>
      </w:r>
    </w:p>
    <w:p w:rsidR="00BD1945" w:rsidRPr="002526A5" w:rsidRDefault="00BD1945" w:rsidP="00C963F7">
      <w:pPr>
        <w:widowControl/>
        <w:ind w:right="35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526A5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ВИКОНАВЧИЙ КОМІТЕТ</w:t>
      </w:r>
    </w:p>
    <w:p w:rsidR="00BD1945" w:rsidRPr="002526A5" w:rsidRDefault="00BD1945" w:rsidP="00C963F7">
      <w:pPr>
        <w:widowControl/>
        <w:ind w:right="35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526A5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РІШЕННЯ</w:t>
      </w:r>
    </w:p>
    <w:p w:rsidR="00BD1945" w:rsidRPr="00845A6C" w:rsidRDefault="00BD1945" w:rsidP="00C963F7">
      <w:pPr>
        <w:widowControl/>
        <w:ind w:right="357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D1945" w:rsidRPr="00845A6C" w:rsidRDefault="00BD1945" w:rsidP="00C963F7">
      <w:pPr>
        <w:widowControl/>
        <w:ind w:right="357"/>
        <w:rPr>
          <w:rFonts w:ascii="Times New Roman" w:hAnsi="Times New Roman" w:cs="Times New Roman"/>
          <w:b/>
          <w:color w:val="auto"/>
          <w:sz w:val="28"/>
          <w:szCs w:val="27"/>
          <w:lang w:eastAsia="ru-RU"/>
        </w:rPr>
      </w:pPr>
      <w:r w:rsidRPr="00845A6C">
        <w:rPr>
          <w:rFonts w:ascii="Times New Roman" w:hAnsi="Times New Roman" w:cs="Times New Roman"/>
          <w:b/>
          <w:color w:val="auto"/>
          <w:sz w:val="28"/>
          <w:szCs w:val="27"/>
          <w:lang w:eastAsia="ru-RU"/>
        </w:rPr>
        <w:t xml:space="preserve">від </w:t>
      </w:r>
      <w:r>
        <w:rPr>
          <w:rFonts w:ascii="Times New Roman" w:hAnsi="Times New Roman" w:cs="Times New Roman"/>
          <w:b/>
          <w:color w:val="auto"/>
          <w:sz w:val="28"/>
          <w:szCs w:val="27"/>
          <w:lang w:eastAsia="ru-RU"/>
        </w:rPr>
        <w:t xml:space="preserve"> 15 січня  2020</w:t>
      </w:r>
      <w:r w:rsidRPr="00845A6C">
        <w:rPr>
          <w:rFonts w:ascii="Times New Roman" w:hAnsi="Times New Roman" w:cs="Times New Roman"/>
          <w:b/>
          <w:color w:val="auto"/>
          <w:sz w:val="28"/>
          <w:szCs w:val="27"/>
          <w:lang w:eastAsia="ru-RU"/>
        </w:rPr>
        <w:t xml:space="preserve"> року</w:t>
      </w:r>
      <w:r w:rsidRPr="00845A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ab/>
      </w:r>
      <w:r w:rsidRPr="00845A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ab/>
      </w:r>
      <w:r w:rsidRPr="00845A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ab/>
      </w:r>
      <w:r w:rsidRPr="00845A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                                </w:t>
      </w:r>
      <w:r w:rsidRPr="00845A6C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1814</w:t>
      </w:r>
    </w:p>
    <w:p w:rsidR="00BD1945" w:rsidRPr="00FD09AB" w:rsidRDefault="00BD1945" w:rsidP="00C963F7">
      <w:pPr>
        <w:ind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BD1945" w:rsidRDefault="00BD1945" w:rsidP="005B39CC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3C28E5">
        <w:rPr>
          <w:rFonts w:ascii="Times New Roman" w:hAnsi="Times New Roman" w:cs="Times New Roman"/>
          <w:b/>
          <w:i/>
          <w:color w:val="auto"/>
        </w:rPr>
        <w:t xml:space="preserve">Про </w:t>
      </w:r>
      <w:r>
        <w:rPr>
          <w:rFonts w:ascii="Times New Roman" w:hAnsi="Times New Roman" w:cs="Times New Roman"/>
          <w:b/>
          <w:i/>
          <w:color w:val="auto"/>
        </w:rPr>
        <w:t>затвердження ветхого</w:t>
      </w:r>
    </w:p>
    <w:p w:rsidR="00BD1945" w:rsidRPr="003C28E5" w:rsidRDefault="00BD1945" w:rsidP="005B39CC">
      <w:pPr>
        <w:jc w:val="both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та аварійного фонду</w:t>
      </w:r>
    </w:p>
    <w:p w:rsidR="00BD1945" w:rsidRPr="003C28E5" w:rsidRDefault="00BD1945" w:rsidP="00F95049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3C28E5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BD1945" w:rsidRPr="00EB768C" w:rsidRDefault="00BD1945" w:rsidP="0015073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1945" w:rsidRPr="00164421" w:rsidRDefault="00BD1945" w:rsidP="005B39CC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Беручи до уваги розпорядження міського голови Кременецької міської </w:t>
      </w:r>
      <w:r w:rsidRPr="006E4D1B">
        <w:rPr>
          <w:rFonts w:ascii="Times New Roman" w:hAnsi="Times New Roman" w:cs="Times New Roman"/>
          <w:color w:val="auto"/>
          <w:sz w:val="28"/>
          <w:szCs w:val="28"/>
        </w:rPr>
        <w:t>ради 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1-ОД</w:t>
      </w:r>
      <w:r w:rsidRPr="006E4D1B">
        <w:rPr>
          <w:rFonts w:ascii="Times New Roman" w:hAnsi="Times New Roman" w:cs="Times New Roman"/>
          <w:color w:val="auto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color w:val="auto"/>
          <w:sz w:val="28"/>
          <w:szCs w:val="28"/>
        </w:rPr>
        <w:t>09</w:t>
      </w:r>
      <w:r w:rsidRPr="006E4D1B">
        <w:rPr>
          <w:rFonts w:ascii="Times New Roman" w:hAnsi="Times New Roman" w:cs="Times New Roman"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6E4D1B">
        <w:rPr>
          <w:rFonts w:ascii="Times New Roman" w:hAnsi="Times New Roman" w:cs="Times New Roman"/>
          <w:color w:val="auto"/>
          <w:sz w:val="28"/>
          <w:szCs w:val="28"/>
        </w:rPr>
        <w:t>.20</w:t>
      </w:r>
      <w:r>
        <w:rPr>
          <w:rFonts w:ascii="Times New Roman" w:hAnsi="Times New Roman" w:cs="Times New Roman"/>
          <w:color w:val="auto"/>
          <w:sz w:val="28"/>
          <w:szCs w:val="28"/>
        </w:rPr>
        <w:t>20 «Про створення комісії для обстеження аварійних та ветхих будинків в м. Кременець»</w:t>
      </w:r>
      <w:r w:rsidRPr="006E4D1B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розглянувши акт обстеження технічного стану аварійних та ветхих будинків,</w:t>
      </w:r>
      <w:r w:rsidRPr="00EB76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керуючись ст. 34 </w:t>
      </w:r>
      <w:r w:rsidRPr="00A22AC5">
        <w:rPr>
          <w:rFonts w:ascii="Times New Roman" w:hAnsi="Times New Roman" w:cs="Times New Roman"/>
          <w:sz w:val="28"/>
          <w:szCs w:val="28"/>
        </w:rPr>
        <w:t>Закону Укр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2AC5">
        <w:rPr>
          <w:rFonts w:ascii="Times New Roman" w:hAnsi="Times New Roman" w:cs="Times New Roman"/>
          <w:sz w:val="28"/>
          <w:szCs w:val="28"/>
        </w:rPr>
        <w:t>їни «Про місцеве самоврядування в Україні», виконавчий комітет Кременецької міської ради</w:t>
      </w:r>
    </w:p>
    <w:p w:rsidR="00BD1945" w:rsidRPr="00164421" w:rsidRDefault="00BD1945" w:rsidP="00D45925">
      <w:pPr>
        <w:pStyle w:val="HTMLPreformatted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4421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BD1945" w:rsidRPr="00164421" w:rsidRDefault="00BD1945" w:rsidP="00D45925">
      <w:pPr>
        <w:pStyle w:val="HTMLPreformatted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1945" w:rsidRPr="009E234D" w:rsidRDefault="00BD1945" w:rsidP="009E234D">
      <w:pPr>
        <w:ind w:firstLine="70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Затвердити перелік аварійних та ветхих будинків в м. Кременець на предмет встановлення їх фізичного зносу та черговості відселення сімей з аварійних будинків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D1945" w:rsidRDefault="00BD1945" w:rsidP="00760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Доручити КП «Кременецька оселя» Кременецької міської ради встановити факти проживання громадян в аварійних будинках та скласти відповідні акти.</w:t>
      </w:r>
    </w:p>
    <w:p w:rsidR="00BD1945" w:rsidRDefault="00BD1945" w:rsidP="00C57DA6">
      <w:pPr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3. Контроль за виконанням рішення покласти на заступника міського голови згідно із розподілом посадових обов’язків.</w:t>
      </w:r>
    </w:p>
    <w:p w:rsidR="00BD1945" w:rsidRDefault="00BD1945" w:rsidP="00DD44FF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D1945" w:rsidRDefault="00BD1945" w:rsidP="00DD44FF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D1945" w:rsidRDefault="00BD1945" w:rsidP="00DD44FF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BD1945" w:rsidRDefault="00BD1945" w:rsidP="00DD44FF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Pr="00716A8B">
        <w:rPr>
          <w:rFonts w:ascii="Times New Roman" w:hAnsi="Times New Roman" w:cs="Times New Roman"/>
          <w:b/>
          <w:color w:val="auto"/>
          <w:sz w:val="28"/>
          <w:szCs w:val="28"/>
        </w:rPr>
        <w:t>іськ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ий</w:t>
      </w:r>
      <w:r w:rsidRPr="00716A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голов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а                                                       Олексій  КОВАЛЬЧУК                            </w:t>
      </w:r>
      <w:r w:rsidRPr="00716A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</w:t>
      </w:r>
    </w:p>
    <w:p w:rsidR="00BD1945" w:rsidRDefault="00BD1945" w:rsidP="00DD44FF">
      <w:pPr>
        <w:jc w:val="both"/>
        <w:rPr>
          <w:rFonts w:ascii="Times New Roman" w:hAnsi="Times New Roman" w:cs="Times New Roman"/>
          <w:color w:val="auto"/>
        </w:rPr>
      </w:pPr>
    </w:p>
    <w:p w:rsidR="00BD1945" w:rsidRDefault="00BD1945" w:rsidP="00DD4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Ярослав Риндич</w:t>
      </w:r>
    </w:p>
    <w:p w:rsidR="00BD1945" w:rsidRDefault="00BD1945" w:rsidP="00DD44FF">
      <w:pPr>
        <w:jc w:val="both"/>
        <w:rPr>
          <w:rFonts w:ascii="Times New Roman" w:hAnsi="Times New Roman" w:cs="Times New Roman"/>
        </w:rPr>
      </w:pPr>
    </w:p>
    <w:p w:rsidR="00BD1945" w:rsidRDefault="00BD1945" w:rsidP="00DD4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Олексій Пурдик</w:t>
      </w:r>
    </w:p>
    <w:p w:rsidR="00BD1945" w:rsidRDefault="00BD1945" w:rsidP="00DD44FF">
      <w:pPr>
        <w:jc w:val="both"/>
        <w:rPr>
          <w:rFonts w:ascii="Times New Roman" w:hAnsi="Times New Roman" w:cs="Times New Roman"/>
        </w:rPr>
      </w:pPr>
    </w:p>
    <w:p w:rsidR="00BD1945" w:rsidRPr="00AE1BCF" w:rsidRDefault="00BD1945" w:rsidP="00DD4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Олена Тартак</w:t>
      </w:r>
    </w:p>
    <w:sectPr w:rsidR="00BD1945" w:rsidRPr="00AE1BCF" w:rsidSect="00F9504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0D8"/>
    <w:multiLevelType w:val="hybridMultilevel"/>
    <w:tmpl w:val="FC00520C"/>
    <w:lvl w:ilvl="0" w:tplc="6FA817B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AA34226"/>
    <w:multiLevelType w:val="hybridMultilevel"/>
    <w:tmpl w:val="CF7E8DB8"/>
    <w:lvl w:ilvl="0" w:tplc="A07C232C">
      <w:start w:val="2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abstractNum w:abstractNumId="2">
    <w:nsid w:val="25AA1254"/>
    <w:multiLevelType w:val="hybridMultilevel"/>
    <w:tmpl w:val="63E0E9E6"/>
    <w:lvl w:ilvl="0" w:tplc="7A06C99E">
      <w:start w:val="1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abstractNum w:abstractNumId="3">
    <w:nsid w:val="350376B3"/>
    <w:multiLevelType w:val="hybridMultilevel"/>
    <w:tmpl w:val="2842BD86"/>
    <w:lvl w:ilvl="0" w:tplc="B39869B8">
      <w:start w:val="1"/>
      <w:numFmt w:val="decimal"/>
      <w:lvlText w:val="%1."/>
      <w:lvlJc w:val="left"/>
      <w:pPr>
        <w:ind w:left="12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4">
    <w:nsid w:val="390409C6"/>
    <w:multiLevelType w:val="hybridMultilevel"/>
    <w:tmpl w:val="4F12EC28"/>
    <w:lvl w:ilvl="0" w:tplc="8A205A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71F6774"/>
    <w:multiLevelType w:val="hybridMultilevel"/>
    <w:tmpl w:val="CF405564"/>
    <w:lvl w:ilvl="0" w:tplc="830AA9F6">
      <w:start w:val="1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abstractNum w:abstractNumId="6">
    <w:nsid w:val="67A85DC7"/>
    <w:multiLevelType w:val="hybridMultilevel"/>
    <w:tmpl w:val="2842BD86"/>
    <w:lvl w:ilvl="0" w:tplc="B39869B8">
      <w:start w:val="1"/>
      <w:numFmt w:val="decimal"/>
      <w:lvlText w:val="%1."/>
      <w:lvlJc w:val="left"/>
      <w:pPr>
        <w:ind w:left="12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7">
    <w:nsid w:val="759F2311"/>
    <w:multiLevelType w:val="hybridMultilevel"/>
    <w:tmpl w:val="9BA81B00"/>
    <w:lvl w:ilvl="0" w:tplc="B6A8CFB2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7B416DB"/>
    <w:multiLevelType w:val="hybridMultilevel"/>
    <w:tmpl w:val="47CA92F8"/>
    <w:lvl w:ilvl="0" w:tplc="CB9CD648">
      <w:start w:val="3"/>
      <w:numFmt w:val="decimal"/>
      <w:lvlText w:val="%1"/>
      <w:lvlJc w:val="left"/>
      <w:pPr>
        <w:ind w:left="10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3F7"/>
    <w:rsid w:val="000060FA"/>
    <w:rsid w:val="000436C0"/>
    <w:rsid w:val="000559A1"/>
    <w:rsid w:val="00061EBD"/>
    <w:rsid w:val="000652BD"/>
    <w:rsid w:val="000716BF"/>
    <w:rsid w:val="00072872"/>
    <w:rsid w:val="000874E3"/>
    <w:rsid w:val="000A178C"/>
    <w:rsid w:val="000A7B91"/>
    <w:rsid w:val="000C7CBD"/>
    <w:rsid w:val="000D4E1D"/>
    <w:rsid w:val="000D5EFE"/>
    <w:rsid w:val="000E5FB8"/>
    <w:rsid w:val="000F346D"/>
    <w:rsid w:val="00125BED"/>
    <w:rsid w:val="001464AC"/>
    <w:rsid w:val="0015073B"/>
    <w:rsid w:val="00157825"/>
    <w:rsid w:val="00164421"/>
    <w:rsid w:val="001A6244"/>
    <w:rsid w:val="001D1177"/>
    <w:rsid w:val="001D733F"/>
    <w:rsid w:val="001E1EB1"/>
    <w:rsid w:val="001E5E4A"/>
    <w:rsid w:val="0020517D"/>
    <w:rsid w:val="0021656D"/>
    <w:rsid w:val="00220E76"/>
    <w:rsid w:val="00223B36"/>
    <w:rsid w:val="00234723"/>
    <w:rsid w:val="00243464"/>
    <w:rsid w:val="002526A5"/>
    <w:rsid w:val="00271949"/>
    <w:rsid w:val="00292B61"/>
    <w:rsid w:val="002B6D29"/>
    <w:rsid w:val="002F6414"/>
    <w:rsid w:val="003360BC"/>
    <w:rsid w:val="00346EB7"/>
    <w:rsid w:val="00362F4B"/>
    <w:rsid w:val="003736EA"/>
    <w:rsid w:val="00381A47"/>
    <w:rsid w:val="003866FF"/>
    <w:rsid w:val="003A227C"/>
    <w:rsid w:val="003A5995"/>
    <w:rsid w:val="003B4670"/>
    <w:rsid w:val="003C28E5"/>
    <w:rsid w:val="003F0616"/>
    <w:rsid w:val="00405417"/>
    <w:rsid w:val="00406DD6"/>
    <w:rsid w:val="00412E9E"/>
    <w:rsid w:val="00482312"/>
    <w:rsid w:val="00491DE8"/>
    <w:rsid w:val="004952CA"/>
    <w:rsid w:val="00497FE5"/>
    <w:rsid w:val="004A286B"/>
    <w:rsid w:val="004C2473"/>
    <w:rsid w:val="004F0D6E"/>
    <w:rsid w:val="004F5B2F"/>
    <w:rsid w:val="00505CD9"/>
    <w:rsid w:val="00512BF2"/>
    <w:rsid w:val="00543D95"/>
    <w:rsid w:val="00547CED"/>
    <w:rsid w:val="005648FE"/>
    <w:rsid w:val="00570238"/>
    <w:rsid w:val="00572498"/>
    <w:rsid w:val="005749D7"/>
    <w:rsid w:val="005B39CC"/>
    <w:rsid w:val="005C290C"/>
    <w:rsid w:val="005C422D"/>
    <w:rsid w:val="005D3488"/>
    <w:rsid w:val="005D787B"/>
    <w:rsid w:val="0061498A"/>
    <w:rsid w:val="00623050"/>
    <w:rsid w:val="0064210A"/>
    <w:rsid w:val="00650834"/>
    <w:rsid w:val="0068236E"/>
    <w:rsid w:val="00682E7B"/>
    <w:rsid w:val="006A6C89"/>
    <w:rsid w:val="006B0CF7"/>
    <w:rsid w:val="006B5027"/>
    <w:rsid w:val="006D14D1"/>
    <w:rsid w:val="006D53D4"/>
    <w:rsid w:val="006E4D1B"/>
    <w:rsid w:val="006E6247"/>
    <w:rsid w:val="0070795B"/>
    <w:rsid w:val="00716A8B"/>
    <w:rsid w:val="007179EF"/>
    <w:rsid w:val="0076089B"/>
    <w:rsid w:val="00781AC3"/>
    <w:rsid w:val="00791CAE"/>
    <w:rsid w:val="00796E7E"/>
    <w:rsid w:val="00796FE8"/>
    <w:rsid w:val="007B20A6"/>
    <w:rsid w:val="007B53F3"/>
    <w:rsid w:val="007B6A56"/>
    <w:rsid w:val="007D47AD"/>
    <w:rsid w:val="0083043E"/>
    <w:rsid w:val="00845A6C"/>
    <w:rsid w:val="008639BE"/>
    <w:rsid w:val="00876291"/>
    <w:rsid w:val="008C7558"/>
    <w:rsid w:val="008D6753"/>
    <w:rsid w:val="008D753F"/>
    <w:rsid w:val="008E5134"/>
    <w:rsid w:val="008E5D7C"/>
    <w:rsid w:val="00903C4D"/>
    <w:rsid w:val="00904E55"/>
    <w:rsid w:val="00906390"/>
    <w:rsid w:val="00907D3B"/>
    <w:rsid w:val="009251C6"/>
    <w:rsid w:val="0093043A"/>
    <w:rsid w:val="00936253"/>
    <w:rsid w:val="00950250"/>
    <w:rsid w:val="009503D0"/>
    <w:rsid w:val="009539DE"/>
    <w:rsid w:val="0095671F"/>
    <w:rsid w:val="00960DEA"/>
    <w:rsid w:val="0096155D"/>
    <w:rsid w:val="0096335A"/>
    <w:rsid w:val="00990399"/>
    <w:rsid w:val="0099213B"/>
    <w:rsid w:val="009A5DB0"/>
    <w:rsid w:val="009C1F04"/>
    <w:rsid w:val="009D1DB7"/>
    <w:rsid w:val="009D6111"/>
    <w:rsid w:val="009E234D"/>
    <w:rsid w:val="009E3281"/>
    <w:rsid w:val="009E4302"/>
    <w:rsid w:val="009F4B56"/>
    <w:rsid w:val="00A0792F"/>
    <w:rsid w:val="00A20CE7"/>
    <w:rsid w:val="00A22AC5"/>
    <w:rsid w:val="00A25D8B"/>
    <w:rsid w:val="00A35A0B"/>
    <w:rsid w:val="00A42AE4"/>
    <w:rsid w:val="00A52F5B"/>
    <w:rsid w:val="00A650DB"/>
    <w:rsid w:val="00A66C96"/>
    <w:rsid w:val="00A70B4F"/>
    <w:rsid w:val="00A775A9"/>
    <w:rsid w:val="00A90707"/>
    <w:rsid w:val="00AC5943"/>
    <w:rsid w:val="00AE1BCF"/>
    <w:rsid w:val="00AF7B5E"/>
    <w:rsid w:val="00B02236"/>
    <w:rsid w:val="00B23CE6"/>
    <w:rsid w:val="00B23F07"/>
    <w:rsid w:val="00B37D36"/>
    <w:rsid w:val="00B416C8"/>
    <w:rsid w:val="00B46ACD"/>
    <w:rsid w:val="00B47725"/>
    <w:rsid w:val="00B62282"/>
    <w:rsid w:val="00B66C12"/>
    <w:rsid w:val="00B80858"/>
    <w:rsid w:val="00B92FB2"/>
    <w:rsid w:val="00B96F7C"/>
    <w:rsid w:val="00B97515"/>
    <w:rsid w:val="00BB4B63"/>
    <w:rsid w:val="00BB7A96"/>
    <w:rsid w:val="00BD1945"/>
    <w:rsid w:val="00BE2A88"/>
    <w:rsid w:val="00C2277E"/>
    <w:rsid w:val="00C22C00"/>
    <w:rsid w:val="00C24EDC"/>
    <w:rsid w:val="00C31920"/>
    <w:rsid w:val="00C3549D"/>
    <w:rsid w:val="00C54F15"/>
    <w:rsid w:val="00C57DA6"/>
    <w:rsid w:val="00C64145"/>
    <w:rsid w:val="00C6507B"/>
    <w:rsid w:val="00C86FC1"/>
    <w:rsid w:val="00C9617B"/>
    <w:rsid w:val="00C963F7"/>
    <w:rsid w:val="00CA4D76"/>
    <w:rsid w:val="00CC55C0"/>
    <w:rsid w:val="00CE53CA"/>
    <w:rsid w:val="00CE60A8"/>
    <w:rsid w:val="00CE7825"/>
    <w:rsid w:val="00CF412A"/>
    <w:rsid w:val="00CF434B"/>
    <w:rsid w:val="00CF4A3E"/>
    <w:rsid w:val="00D01F24"/>
    <w:rsid w:val="00D03DF3"/>
    <w:rsid w:val="00D04B4D"/>
    <w:rsid w:val="00D1665D"/>
    <w:rsid w:val="00D16F33"/>
    <w:rsid w:val="00D2006A"/>
    <w:rsid w:val="00D36BEF"/>
    <w:rsid w:val="00D45925"/>
    <w:rsid w:val="00D754C8"/>
    <w:rsid w:val="00D844A8"/>
    <w:rsid w:val="00DA6289"/>
    <w:rsid w:val="00DC72CA"/>
    <w:rsid w:val="00DD44FF"/>
    <w:rsid w:val="00DE4970"/>
    <w:rsid w:val="00DF5227"/>
    <w:rsid w:val="00E01412"/>
    <w:rsid w:val="00E03B25"/>
    <w:rsid w:val="00E251FC"/>
    <w:rsid w:val="00E546DF"/>
    <w:rsid w:val="00E63AEC"/>
    <w:rsid w:val="00E65B2C"/>
    <w:rsid w:val="00E72C62"/>
    <w:rsid w:val="00E74292"/>
    <w:rsid w:val="00E8208E"/>
    <w:rsid w:val="00E93E1A"/>
    <w:rsid w:val="00E9644C"/>
    <w:rsid w:val="00E97A84"/>
    <w:rsid w:val="00EA1E79"/>
    <w:rsid w:val="00EB768C"/>
    <w:rsid w:val="00EC57CE"/>
    <w:rsid w:val="00ED4974"/>
    <w:rsid w:val="00ED5EF4"/>
    <w:rsid w:val="00ED6670"/>
    <w:rsid w:val="00EF4A27"/>
    <w:rsid w:val="00EF5E59"/>
    <w:rsid w:val="00F15081"/>
    <w:rsid w:val="00F17F6B"/>
    <w:rsid w:val="00F20F63"/>
    <w:rsid w:val="00F32D7D"/>
    <w:rsid w:val="00F44D95"/>
    <w:rsid w:val="00F454D5"/>
    <w:rsid w:val="00F932F0"/>
    <w:rsid w:val="00F94327"/>
    <w:rsid w:val="00F94445"/>
    <w:rsid w:val="00F95049"/>
    <w:rsid w:val="00F962B5"/>
    <w:rsid w:val="00FB5DD0"/>
    <w:rsid w:val="00FC11B1"/>
    <w:rsid w:val="00FD09AB"/>
    <w:rsid w:val="00FD474A"/>
    <w:rsid w:val="00FF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F7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0DE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9063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06390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79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</Pages>
  <Words>744</Words>
  <Characters>425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ПК-777</dc:creator>
  <cp:keywords/>
  <dc:description/>
  <cp:lastModifiedBy>Ірина</cp:lastModifiedBy>
  <cp:revision>10</cp:revision>
  <cp:lastPrinted>2019-09-10T08:11:00Z</cp:lastPrinted>
  <dcterms:created xsi:type="dcterms:W3CDTF">2020-01-10T09:11:00Z</dcterms:created>
  <dcterms:modified xsi:type="dcterms:W3CDTF">2020-01-16T07:06:00Z</dcterms:modified>
</cp:coreProperties>
</file>